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95AC"/>
  <w:body>
    <w:p w:rsidR="00857D6D" w:rsidRPr="00A4083F" w:rsidRDefault="002C0D59" w:rsidP="00A4083F">
      <w:pPr>
        <w:rPr>
          <w:rFonts w:ascii="Perpetua" w:hAnsi="Perpetua"/>
          <w:color w:val="FFFFFF" w:themeColor="background1"/>
          <w:sz w:val="144"/>
          <w:szCs w:val="144"/>
        </w:rPr>
      </w:pPr>
      <w:r w:rsidRPr="001D25B4">
        <w:rPr>
          <w:rFonts w:ascii="Perpetua" w:hAnsi="Perpetua"/>
          <w:noProof/>
          <w:color w:val="0095AC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48F379A5">
                <wp:simplePos x="0" y="0"/>
                <wp:positionH relativeFrom="column">
                  <wp:posOffset>622755</wp:posOffset>
                </wp:positionH>
                <wp:positionV relativeFrom="paragraph">
                  <wp:posOffset>9579510</wp:posOffset>
                </wp:positionV>
                <wp:extent cx="5583600" cy="0"/>
                <wp:effectExtent l="0" t="0" r="1714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4ECF19" id="Connecteur droit 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05pt,754.3pt" to="488.7pt,754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" strokecolor="white [3212]" strokeweight=".5pt">
                <v:stroke joinstyle="miter"/>
              </v:line>
            </w:pict>
          </mc:Fallback>
        </mc:AlternateContent>
      </w:r>
      <w:r w:rsidR="00CA38A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4319A" wp14:editId="30B173EE">
                <wp:simplePos x="0" y="0"/>
                <wp:positionH relativeFrom="column">
                  <wp:posOffset>-360045</wp:posOffset>
                </wp:positionH>
                <wp:positionV relativeFrom="paragraph">
                  <wp:posOffset>2468267</wp:posOffset>
                </wp:positionV>
                <wp:extent cx="7560310" cy="4772025"/>
                <wp:effectExtent l="0" t="0" r="8890" b="3175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477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F63492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F63492"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  <w:t>Titre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Il y a 3 éléments obligatoires à intégrer dans toute communication :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D81789" w:rsidRPr="00F63492" w:rsidRDefault="00B73B45" w:rsidP="00EF27F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 xml:space="preserve">2. La </w:t>
                            </w:r>
                            <w:proofErr w:type="spellStart"/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baseline</w:t>
                            </w:r>
                            <w:proofErr w:type="spellEnd"/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 xml:space="preserve"> “</w:t>
                            </w:r>
                            <w:r w:rsidR="00EF27F2"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="00EF27F2"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  <w:r w:rsidR="00EF27F2"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/</w:t>
                            </w:r>
                          </w:p>
                          <w:p w:rsidR="00B73B45" w:rsidRPr="00F63492" w:rsidRDefault="00EF27F2" w:rsidP="00EF27F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Bury-Rosaire”</w:t>
                            </w:r>
                            <w:r w:rsidR="00B73B45"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, toujours positionné en pied de page.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3. Les mentions obligatoires, toujours positionnées sur l’un des côtés :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F63492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63492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L'indication d'Unité Pédagogique est facultative.</w:t>
                            </w:r>
                          </w:p>
                          <w:p w:rsidR="00B73B45" w:rsidRPr="00F63492" w:rsidRDefault="00B73B45" w:rsidP="00B77853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4319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8.35pt;margin-top:194.35pt;width:595.3pt;height:3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" filled="f" stroked="f" strokeweight=".5pt">
                <v:textbox inset="0,0,0,0">
                  <w:txbxContent>
                    <w:p w:rsidR="00A4083F" w:rsidRPr="00F63492" w:rsidRDefault="00A4083F" w:rsidP="00A4083F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F63492"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  <w:t>Titre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Il y a 3 éléments obligatoires à intégrer dans toute communication :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1. Le logo est toujours positionné en haut à droite avec une zone de sécurité en rapport avec le format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D81789" w:rsidRPr="00F63492" w:rsidRDefault="00B73B45" w:rsidP="00EF27F2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 xml:space="preserve">2. La </w:t>
                      </w:r>
                      <w:proofErr w:type="spellStart"/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baseline</w:t>
                      </w:r>
                      <w:proofErr w:type="spellEnd"/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 xml:space="preserve"> “</w:t>
                      </w:r>
                      <w:r w:rsidR="00EF27F2" w:rsidRPr="00F63492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="00EF27F2" w:rsidRPr="00F63492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Etat</w:t>
                      </w:r>
                      <w:proofErr w:type="spellEnd"/>
                      <w:r w:rsidR="00EF27F2" w:rsidRPr="00F63492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 xml:space="preserve"> /</w:t>
                      </w:r>
                    </w:p>
                    <w:p w:rsidR="00B73B45" w:rsidRPr="00F63492" w:rsidRDefault="00EF27F2" w:rsidP="00EF27F2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2"/>
                          <w:szCs w:val="12"/>
                        </w:rPr>
                      </w:pPr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Bury-Rosaire”</w:t>
                      </w:r>
                      <w:r w:rsidR="00B73B45"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, toujours positionné en pied de page.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3. Les mentions obligatoires, toujours positionnées sur l’un des côtés :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F63492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F63492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L'indication d'Unité Pédagogique est facultative.</w:t>
                      </w:r>
                    </w:p>
                    <w:p w:rsidR="00B73B45" w:rsidRPr="00F63492" w:rsidRDefault="00B73B45" w:rsidP="00B77853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64430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383FF" wp14:editId="48ABB81C">
                <wp:simplePos x="0" y="0"/>
                <wp:positionH relativeFrom="column">
                  <wp:posOffset>6124575</wp:posOffset>
                </wp:positionH>
                <wp:positionV relativeFrom="paragraph">
                  <wp:posOffset>8882314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4430" w:rsidRPr="00F63492" w:rsidRDefault="00464430" w:rsidP="00464430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383FF" id="Zone de texte 7" o:spid="_x0000_s1027" type="#_x0000_t202" style="position:absolute;margin-left:482.25pt;margin-top:699.4pt;width:121.45pt;height:10.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hiQFgIAADI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" filled="f" stroked="f" strokeweight=".5pt">
                <v:textbox inset="0,0,0,0">
                  <w:txbxContent>
                    <w:p w:rsidR="00464430" w:rsidRPr="00F63492" w:rsidRDefault="00464430" w:rsidP="00464430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56E699DD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7556400" cy="180000"/>
                <wp:effectExtent l="0" t="0" r="635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400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61E90" w:rsidRPr="00F63492" w:rsidRDefault="00961E90" w:rsidP="00961E9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/ Ensemble Scolaire Mariste Bury-Rosaire</w:t>
                            </w:r>
                          </w:p>
                          <w:p w:rsidR="00961E90" w:rsidRPr="00F63492" w:rsidRDefault="00961E90" w:rsidP="00961E9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A4083F" w:rsidRPr="00F63492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25A3" id="Zone de texte 3" o:spid="_x0000_s1028" type="#_x0000_t202" style="position:absolute;margin-left:0;margin-top:0;width:59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" filled="f" stroked="f" strokeweight=".5pt">
                <v:textbox inset="0,0,0,0">
                  <w:txbxContent>
                    <w:p w:rsidR="00961E90" w:rsidRPr="00F63492" w:rsidRDefault="00961E90" w:rsidP="00961E9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>Etat</w:t>
                      </w:r>
                      <w:proofErr w:type="spellEnd"/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  <w:t xml:space="preserve"> / Ensemble Scolaire Mariste Bury-Rosaire</w:t>
                      </w:r>
                    </w:p>
                    <w:p w:rsidR="00961E90" w:rsidRPr="00F63492" w:rsidRDefault="00961E90" w:rsidP="00961E90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A4083F" w:rsidRPr="00F63492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20400"/>
                <wp:effectExtent l="0" t="0" r="0" b="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2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F63492" w:rsidRDefault="008714FE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63492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29" type="#_x0000_t202" style="position:absolute;margin-left:28.35pt;margin-top:28.35pt;width:267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" filled="f" stroked="f" strokeweight=".5pt">
                <v:textbox inset="0,0,0,0">
                  <w:txbxContent>
                    <w:p w:rsidR="00A4083F" w:rsidRPr="00F63492" w:rsidRDefault="008714FE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  <w:u w:val="single"/>
                        </w:rPr>
                      </w:pPr>
                      <w:r w:rsidRPr="00F63492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  <w:u w:val="single"/>
                        </w:rPr>
                        <w:t>Bury 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1" layoutInCell="1" allowOverlap="1" wp14:anchorId="76D20923" wp14:editId="5657645B">
            <wp:simplePos x="0" y="0"/>
            <wp:positionH relativeFrom="rightMargin">
              <wp:posOffset>-1800225</wp:posOffset>
            </wp:positionH>
            <wp:positionV relativeFrom="topMargin">
              <wp:posOffset>0</wp:posOffset>
            </wp:positionV>
            <wp:extent cx="2160000" cy="1616400"/>
            <wp:effectExtent l="0" t="0" r="0" b="0"/>
            <wp:wrapSquare wrapText="bothSides"/>
            <wp:docPr id="154764629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61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39BFACDA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252A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2A76" w:rsidRDefault="008E2A76" w:rsidP="003D60AF">
      <w:r>
        <w:separator/>
      </w:r>
    </w:p>
  </w:endnote>
  <w:endnote w:type="continuationSeparator" w:id="0">
    <w:p w:rsidR="008E2A76" w:rsidRDefault="008E2A76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2A76" w:rsidRDefault="008E2A76" w:rsidP="003D60AF">
      <w:r>
        <w:separator/>
      </w:r>
    </w:p>
  </w:footnote>
  <w:footnote w:type="continuationSeparator" w:id="0">
    <w:p w:rsidR="008E2A76" w:rsidRDefault="008E2A76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88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E4"/>
    <w:rsid w:val="000111D1"/>
    <w:rsid w:val="00085F02"/>
    <w:rsid w:val="000C0146"/>
    <w:rsid w:val="00103E16"/>
    <w:rsid w:val="00135BC8"/>
    <w:rsid w:val="001B7AE9"/>
    <w:rsid w:val="001D25B4"/>
    <w:rsid w:val="00213FEF"/>
    <w:rsid w:val="00252A62"/>
    <w:rsid w:val="002605AC"/>
    <w:rsid w:val="002C0D59"/>
    <w:rsid w:val="00300D2E"/>
    <w:rsid w:val="00315CF0"/>
    <w:rsid w:val="00321332"/>
    <w:rsid w:val="00351A60"/>
    <w:rsid w:val="00356294"/>
    <w:rsid w:val="003D60AF"/>
    <w:rsid w:val="003F4B3A"/>
    <w:rsid w:val="00416765"/>
    <w:rsid w:val="00445CBD"/>
    <w:rsid w:val="00464430"/>
    <w:rsid w:val="004828A3"/>
    <w:rsid w:val="004C1DAD"/>
    <w:rsid w:val="004D5E2A"/>
    <w:rsid w:val="00514B4E"/>
    <w:rsid w:val="00524AC7"/>
    <w:rsid w:val="00527B79"/>
    <w:rsid w:val="00555D46"/>
    <w:rsid w:val="005E1D28"/>
    <w:rsid w:val="00667E35"/>
    <w:rsid w:val="00697B55"/>
    <w:rsid w:val="00714576"/>
    <w:rsid w:val="00744970"/>
    <w:rsid w:val="00780570"/>
    <w:rsid w:val="007A7245"/>
    <w:rsid w:val="008375F2"/>
    <w:rsid w:val="00850D56"/>
    <w:rsid w:val="00857D6D"/>
    <w:rsid w:val="008714FE"/>
    <w:rsid w:val="00875F6C"/>
    <w:rsid w:val="008A2CE4"/>
    <w:rsid w:val="008E170D"/>
    <w:rsid w:val="008E2A76"/>
    <w:rsid w:val="00961E90"/>
    <w:rsid w:val="00986D31"/>
    <w:rsid w:val="009B203D"/>
    <w:rsid w:val="009C40B6"/>
    <w:rsid w:val="009C7B45"/>
    <w:rsid w:val="009E4188"/>
    <w:rsid w:val="00A4083F"/>
    <w:rsid w:val="00AB3E2D"/>
    <w:rsid w:val="00B03A43"/>
    <w:rsid w:val="00B360A2"/>
    <w:rsid w:val="00B50EA3"/>
    <w:rsid w:val="00B73B45"/>
    <w:rsid w:val="00B86DDF"/>
    <w:rsid w:val="00B968B7"/>
    <w:rsid w:val="00BD540E"/>
    <w:rsid w:val="00C601C3"/>
    <w:rsid w:val="00C91EE6"/>
    <w:rsid w:val="00CA38A0"/>
    <w:rsid w:val="00CD7194"/>
    <w:rsid w:val="00D81789"/>
    <w:rsid w:val="00E87A57"/>
    <w:rsid w:val="00EA572D"/>
    <w:rsid w:val="00EB49A3"/>
    <w:rsid w:val="00EF27F2"/>
    <w:rsid w:val="00EF5D06"/>
    <w:rsid w:val="00F63492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1B103FC6-1C41-FA4E-A255-5E587837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64430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BR_MODELE_AFFICHE-BULLE-A4.dotx</Template>
  <TotalTime>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15</cp:revision>
  <cp:lastPrinted>2024-01-25T14:19:00Z</cp:lastPrinted>
  <dcterms:created xsi:type="dcterms:W3CDTF">2025-09-09T08:36:00Z</dcterms:created>
  <dcterms:modified xsi:type="dcterms:W3CDTF">2025-09-09T09:41:00Z</dcterms:modified>
</cp:coreProperties>
</file>